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F1B47" w14:textId="350BB0B9" w:rsidR="007E331F" w:rsidRPr="00257E72" w:rsidRDefault="007E331F" w:rsidP="00257E72">
      <w:pPr>
        <w:pStyle w:val="Nagwek4"/>
        <w:spacing w:before="0" w:after="0"/>
        <w:jc w:val="right"/>
        <w:rPr>
          <w:rFonts w:ascii="Arial" w:hAnsi="Arial" w:cs="Arial"/>
          <w:bCs w:val="0"/>
          <w:sz w:val="24"/>
          <w:szCs w:val="24"/>
        </w:rPr>
      </w:pPr>
      <w:r w:rsidRPr="00257E72">
        <w:rPr>
          <w:rFonts w:ascii="Arial" w:hAnsi="Arial" w:cs="Arial"/>
          <w:bCs w:val="0"/>
          <w:sz w:val="24"/>
          <w:szCs w:val="24"/>
        </w:rPr>
        <w:t xml:space="preserve">Załącznik nr </w:t>
      </w:r>
      <w:r w:rsidR="001E7C9C">
        <w:rPr>
          <w:rFonts w:ascii="Arial" w:hAnsi="Arial" w:cs="Arial"/>
          <w:bCs w:val="0"/>
          <w:sz w:val="24"/>
          <w:szCs w:val="24"/>
        </w:rPr>
        <w:t>1</w:t>
      </w:r>
      <w:r w:rsidRPr="00257E72">
        <w:rPr>
          <w:rFonts w:ascii="Arial" w:hAnsi="Arial" w:cs="Arial"/>
          <w:bCs w:val="0"/>
          <w:sz w:val="24"/>
          <w:szCs w:val="24"/>
        </w:rPr>
        <w:t xml:space="preserve"> do SWZ</w:t>
      </w:r>
    </w:p>
    <w:p w14:paraId="6FE9EA8E" w14:textId="275479CF" w:rsidR="00257E72" w:rsidRDefault="00257E72" w:rsidP="00257E72">
      <w:pPr>
        <w:jc w:val="right"/>
      </w:pPr>
      <w:r>
        <w:t>Modyfikacja</w:t>
      </w:r>
    </w:p>
    <w:p w14:paraId="329BE86A" w14:textId="77777777" w:rsidR="00257E72" w:rsidRPr="00257E72" w:rsidRDefault="00257E72" w:rsidP="00257E72">
      <w:pPr>
        <w:jc w:val="righ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0"/>
        <w:gridCol w:w="4114"/>
      </w:tblGrid>
      <w:tr w:rsidR="00257E72" w:rsidRPr="005844F6" w14:paraId="0EF95927" w14:textId="4197B72A" w:rsidTr="00257E72">
        <w:tc>
          <w:tcPr>
            <w:tcW w:w="4840" w:type="dxa"/>
            <w:shd w:val="clear" w:color="auto" w:fill="F2F2F2"/>
          </w:tcPr>
          <w:p w14:paraId="06262F1D" w14:textId="77777777" w:rsidR="00257E72" w:rsidRDefault="00257E72" w:rsidP="008A3551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  <w:p w14:paraId="01EA277B" w14:textId="77777777" w:rsidR="00257E72" w:rsidRPr="008A3551" w:rsidRDefault="00257E72" w:rsidP="008A3551">
            <w:pPr>
              <w:spacing w:after="240"/>
              <w:jc w:val="center"/>
            </w:pPr>
          </w:p>
        </w:tc>
        <w:tc>
          <w:tcPr>
            <w:tcW w:w="4114" w:type="dxa"/>
            <w:shd w:val="clear" w:color="auto" w:fill="F2F2F2"/>
          </w:tcPr>
          <w:p w14:paraId="745A96BB" w14:textId="77777777" w:rsidR="00257E72" w:rsidRPr="00193F60" w:rsidRDefault="00257E72" w:rsidP="008A3551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</w:p>
        </w:tc>
      </w:tr>
    </w:tbl>
    <w:p w14:paraId="0EDDDAE1" w14:textId="77777777" w:rsidR="00140C27" w:rsidRPr="00140C27" w:rsidRDefault="00AC18A6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AC18A6">
        <w:rPr>
          <w:rFonts w:ascii="Arial" w:hAnsi="Arial" w:cs="Arial"/>
          <w:b/>
          <w:bCs/>
        </w:rPr>
        <w:t>Szpital Specjalistyczny im. Stefana Żeromskiego SP ZOZ w Krakowie</w:t>
      </w:r>
    </w:p>
    <w:p w14:paraId="7022AC92" w14:textId="77777777" w:rsidR="00140C27" w:rsidRPr="00140C27" w:rsidRDefault="00AC18A6" w:rsidP="00140C27">
      <w:pPr>
        <w:spacing w:line="360" w:lineRule="auto"/>
        <w:ind w:left="3969"/>
        <w:rPr>
          <w:rFonts w:ascii="Arial" w:hAnsi="Arial" w:cs="Arial"/>
        </w:rPr>
      </w:pPr>
      <w:r w:rsidRPr="00AC18A6">
        <w:rPr>
          <w:rFonts w:ascii="Arial" w:hAnsi="Arial" w:cs="Arial"/>
        </w:rPr>
        <w:t>os. Na Skarpie</w:t>
      </w:r>
      <w:r w:rsidR="00140C27" w:rsidRPr="00140C27">
        <w:rPr>
          <w:rFonts w:ascii="Arial" w:hAnsi="Arial" w:cs="Arial"/>
        </w:rPr>
        <w:t xml:space="preserve"> </w:t>
      </w:r>
      <w:r w:rsidRPr="00AC18A6">
        <w:rPr>
          <w:rFonts w:ascii="Arial" w:hAnsi="Arial" w:cs="Arial"/>
        </w:rPr>
        <w:t>66</w:t>
      </w:r>
    </w:p>
    <w:p w14:paraId="7D435E23" w14:textId="77777777" w:rsidR="00140C27" w:rsidRPr="00140C27" w:rsidRDefault="00AC18A6" w:rsidP="00140C27">
      <w:pPr>
        <w:ind w:left="3969"/>
        <w:rPr>
          <w:rFonts w:ascii="Arial" w:hAnsi="Arial" w:cs="Arial"/>
        </w:rPr>
      </w:pPr>
      <w:r w:rsidRPr="00AC18A6">
        <w:rPr>
          <w:rFonts w:ascii="Arial" w:hAnsi="Arial" w:cs="Arial"/>
        </w:rPr>
        <w:t>31-913</w:t>
      </w:r>
      <w:r w:rsidR="00140C27" w:rsidRPr="00140C27">
        <w:rPr>
          <w:rFonts w:ascii="Arial" w:hAnsi="Arial" w:cs="Arial"/>
        </w:rPr>
        <w:t xml:space="preserve"> </w:t>
      </w:r>
      <w:r w:rsidRPr="00AC18A6">
        <w:rPr>
          <w:rFonts w:ascii="Arial" w:hAnsi="Arial" w:cs="Arial"/>
        </w:rPr>
        <w:t>Kraków</w:t>
      </w:r>
    </w:p>
    <w:p w14:paraId="1C7F63B9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5E215F30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414D8A01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6717"/>
      </w:tblGrid>
      <w:tr w:rsidR="00140C27" w:rsidRPr="00140C27" w14:paraId="2743D460" w14:textId="77777777">
        <w:tc>
          <w:tcPr>
            <w:tcW w:w="2268" w:type="dxa"/>
          </w:tcPr>
          <w:p w14:paraId="56B432D6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5A0F19DA" w14:textId="74CFF44E" w:rsidR="00AC18A6" w:rsidRPr="00CE5245" w:rsidRDefault="00CE5245" w:rsidP="00CE524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CE5245">
              <w:rPr>
                <w:rFonts w:ascii="Arial" w:hAnsi="Arial" w:cs="Arial"/>
                <w:b/>
                <w:bCs/>
              </w:rPr>
              <w:t xml:space="preserve">Zakup i dostawa: serwerów (4 sztuki) z oprogramowaniem do wirtualizacji (1 sztuka) i systemami serwerowymi </w:t>
            </w:r>
            <w:proofErr w:type="spellStart"/>
            <w:r w:rsidRPr="00CE5245">
              <w:rPr>
                <w:rFonts w:ascii="Arial" w:hAnsi="Arial" w:cs="Arial"/>
                <w:b/>
                <w:bCs/>
              </w:rPr>
              <w:t>windows</w:t>
            </w:r>
            <w:proofErr w:type="spellEnd"/>
            <w:r w:rsidRPr="00CE524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E5245">
              <w:rPr>
                <w:rFonts w:ascii="Arial" w:hAnsi="Arial" w:cs="Arial"/>
                <w:b/>
                <w:bCs/>
              </w:rPr>
              <w:t>datacentre</w:t>
            </w:r>
            <w:proofErr w:type="spellEnd"/>
            <w:r w:rsidRPr="00CE5245">
              <w:rPr>
                <w:rFonts w:ascii="Arial" w:hAnsi="Arial" w:cs="Arial"/>
                <w:b/>
                <w:bCs/>
              </w:rPr>
              <w:t xml:space="preserve"> (8 sztuk) z konfiguracją i wdrożeniem; macierzy (2 sztuki) i przełączników SAN FC (4 sztuki) z konfiguracją i wdrożeniem; przełączników sieciowych COR (4 sztuki) z konfiguracją i wdrożeniem; stacji roboczych (zakup komputerów) 250 sztuk; czytników e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CE5245">
              <w:rPr>
                <w:rFonts w:ascii="Arial" w:hAnsi="Arial" w:cs="Arial"/>
                <w:b/>
                <w:bCs/>
              </w:rPr>
              <w:t>dowodu 20 sztuk</w:t>
            </w:r>
            <w:r w:rsidR="00AC18A6" w:rsidRPr="00CE5245">
              <w:rPr>
                <w:rFonts w:ascii="Arial" w:hAnsi="Arial" w:cs="Arial"/>
                <w:b/>
                <w:bCs/>
              </w:rPr>
              <w:t>.</w:t>
            </w:r>
          </w:p>
          <w:p w14:paraId="6321EB11" w14:textId="7F09CB4A" w:rsidR="00140C27" w:rsidRPr="00CE5245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8A6" w:rsidRPr="00140C27" w14:paraId="42D36E65" w14:textId="77777777" w:rsidTr="00D75CFF">
        <w:tc>
          <w:tcPr>
            <w:tcW w:w="2268" w:type="dxa"/>
          </w:tcPr>
          <w:p w14:paraId="7037419C" w14:textId="77777777" w:rsidR="00AC18A6" w:rsidRPr="00140C27" w:rsidRDefault="00AC18A6" w:rsidP="00D75CF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12DCFC9A" w14:textId="77777777" w:rsidR="00AC18A6" w:rsidRPr="001878ED" w:rsidRDefault="00AC18A6" w:rsidP="00D75CF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1878ED">
              <w:rPr>
                <w:rFonts w:ascii="Arial" w:hAnsi="Arial" w:cs="Arial"/>
                <w:b/>
              </w:rPr>
              <w:t>SZP-271-59/25</w:t>
            </w:r>
          </w:p>
        </w:tc>
      </w:tr>
    </w:tbl>
    <w:p w14:paraId="49D5DF8F" w14:textId="77777777" w:rsidR="00C35636" w:rsidRPr="001878ED" w:rsidRDefault="00C35636" w:rsidP="00C35636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b/>
        </w:rPr>
      </w:pPr>
      <w:r w:rsidRPr="001878ED">
        <w:rPr>
          <w:rFonts w:ascii="Arial" w:hAnsi="Arial" w:cs="Arial"/>
          <w:b/>
        </w:rPr>
        <w:t xml:space="preserve">Inwestycja: </w:t>
      </w:r>
      <w:r w:rsidRPr="001878ED">
        <w:rPr>
          <w:rFonts w:ascii="Arial" w:hAnsi="Arial" w:cs="Arial"/>
          <w:b/>
        </w:rPr>
        <w:tab/>
        <w:t>D1.1.2 Przyspieszenie procesów transformacji cyfrowej ochrony zdrowia poprzez dalszy rozwój usług cyfrowych w ochronie zdrowia</w:t>
      </w:r>
    </w:p>
    <w:p w14:paraId="2CEE5E92" w14:textId="77777777" w:rsidR="00C35636" w:rsidRPr="001878ED" w:rsidRDefault="00C35636" w:rsidP="00C35636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b/>
        </w:rPr>
      </w:pPr>
      <w:r w:rsidRPr="001878ED">
        <w:rPr>
          <w:rFonts w:ascii="Arial" w:hAnsi="Arial" w:cs="Arial"/>
          <w:b/>
        </w:rPr>
        <w:t xml:space="preserve">Projekt: </w:t>
      </w:r>
      <w:r w:rsidRPr="001878ED">
        <w:rPr>
          <w:rFonts w:ascii="Arial" w:hAnsi="Arial" w:cs="Arial"/>
          <w:b/>
        </w:rPr>
        <w:tab/>
        <w:t>Przyspieszenie procesów transformacji cyfrowej ochrony zdrowia w Szpitalu Specjalistycznym im. Stefana Żeromskiego SPZOZ w Krakowie</w:t>
      </w:r>
    </w:p>
    <w:p w14:paraId="74D27B6C" w14:textId="2D5F37AB" w:rsidR="00C35636" w:rsidRPr="001878ED" w:rsidRDefault="00C35636" w:rsidP="00C35636">
      <w:pPr>
        <w:spacing w:line="276" w:lineRule="auto"/>
        <w:jc w:val="both"/>
        <w:rPr>
          <w:rFonts w:ascii="Arial" w:hAnsi="Arial" w:cs="Arial"/>
          <w:b/>
        </w:rPr>
      </w:pPr>
      <w:r w:rsidRPr="001878ED">
        <w:rPr>
          <w:rFonts w:ascii="Arial" w:hAnsi="Arial" w:cs="Arial"/>
          <w:b/>
        </w:rPr>
        <w:t>Zadanie: Rozbudowa systemów szpitalnych</w:t>
      </w:r>
    </w:p>
    <w:p w14:paraId="38E77962" w14:textId="77777777" w:rsidR="00C35636" w:rsidRDefault="00C35636" w:rsidP="00C35636">
      <w:pPr>
        <w:spacing w:line="276" w:lineRule="auto"/>
        <w:jc w:val="both"/>
        <w:rPr>
          <w:rFonts w:ascii="Arial" w:hAnsi="Arial" w:cs="Arial"/>
        </w:rPr>
      </w:pPr>
    </w:p>
    <w:p w14:paraId="443EF959" w14:textId="35C8D650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3EF0B14F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32CF05B5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4B1ABAB5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6616EFAB" w14:textId="77777777" w:rsidR="001878ED" w:rsidRDefault="001878ED" w:rsidP="00216425">
      <w:pPr>
        <w:spacing w:after="60"/>
        <w:rPr>
          <w:rFonts w:ascii="Arial" w:hAnsi="Arial" w:cs="Arial"/>
          <w:b/>
        </w:rPr>
      </w:pPr>
    </w:p>
    <w:p w14:paraId="1A19D70D" w14:textId="77777777" w:rsidR="001878ED" w:rsidRDefault="001878ED" w:rsidP="00216425">
      <w:pPr>
        <w:spacing w:after="60"/>
        <w:rPr>
          <w:rFonts w:ascii="Arial" w:hAnsi="Arial" w:cs="Arial"/>
          <w:b/>
        </w:rPr>
      </w:pPr>
    </w:p>
    <w:p w14:paraId="5B79964E" w14:textId="18F56B16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62882565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</w:t>
      </w:r>
      <w:proofErr w:type="gramStart"/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6517"/>
      </w:tblGrid>
      <w:tr w:rsidR="00AE2ACB" w:rsidRPr="007677F8" w14:paraId="6891BB8E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C0F859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1A848291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EBE20E0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9D53058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42AC802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8A3551" w:rsidRPr="007677F8" w14:paraId="30F34BCD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F002C1C" w14:textId="77777777" w:rsidR="008A3551" w:rsidRPr="00B42ED4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14A8F608" w14:textId="77777777" w:rsidR="008A3551" w:rsidRPr="00B42ED4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3A32598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00AFC87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2AA8AFE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7B6C22A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4E5E5D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2AFA76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BB5CE5D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59437642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0C1CBA3D" w14:textId="71215788" w:rsidR="00B86D25" w:rsidRDefault="006A177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03BC6BF" wp14:editId="26B7B82D">
                  <wp:extent cx="3943350" cy="25717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217E17" w14:textId="5B8BDB84" w:rsidR="00AF662E" w:rsidRDefault="006A177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0444ECC" wp14:editId="50655C1E">
                  <wp:extent cx="3990975" cy="25717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EF2095" w14:textId="54D78A10" w:rsidR="00AF662E" w:rsidRDefault="006A177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78FD7E7" wp14:editId="0B72F96D">
                  <wp:extent cx="3990975" cy="257175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C1C101" w14:textId="4E3BEF4D" w:rsidR="00AF662E" w:rsidRDefault="006A177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45A930F" wp14:editId="30A893D4">
                  <wp:extent cx="3990975" cy="25717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162B25" w14:textId="1028EBED" w:rsidR="00AF662E" w:rsidRDefault="006A177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1C86DA2" wp14:editId="5E697E8E">
                  <wp:extent cx="3990975" cy="257175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81CD82" w14:textId="57BF8A44" w:rsidR="00497AEE" w:rsidRPr="00497AEE" w:rsidRDefault="006A177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122A8C2" wp14:editId="5E936611">
                  <wp:extent cx="1371600" cy="257175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BAB355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D7E8CC9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0AEBCABF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12CDBF0E" w14:textId="1F5D4CAE" w:rsid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595381A1" w14:textId="77777777" w:rsidR="002415FD" w:rsidRPr="00A8509D" w:rsidRDefault="002415F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</w:p>
    <w:p w14:paraId="7A27425E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9709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"/>
        <w:gridCol w:w="1673"/>
        <w:gridCol w:w="655"/>
        <w:gridCol w:w="850"/>
        <w:gridCol w:w="941"/>
        <w:gridCol w:w="902"/>
        <w:gridCol w:w="992"/>
        <w:gridCol w:w="992"/>
        <w:gridCol w:w="709"/>
        <w:gridCol w:w="567"/>
        <w:gridCol w:w="1062"/>
      </w:tblGrid>
      <w:tr w:rsidR="001878ED" w:rsidRPr="002415FD" w14:paraId="705D955E" w14:textId="1C654956" w:rsidTr="001878ED">
        <w:trPr>
          <w:trHeight w:val="425"/>
        </w:trPr>
        <w:tc>
          <w:tcPr>
            <w:tcW w:w="97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C1133E" w14:textId="77777777" w:rsidR="001878ED" w:rsidRPr="000831DE" w:rsidRDefault="001878ED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t>GRUPA 1</w:t>
            </w: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br/>
            </w:r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>Serwery (4 sztuki) z oprogramowaniem do wirtualizacji (1</w:t>
            </w:r>
            <w:r w:rsidRPr="000831DE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>sztuka) i systemami</w:t>
            </w:r>
            <w:r w:rsidRPr="000831DE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 xml:space="preserve">serwerowymi </w:t>
            </w:r>
            <w:proofErr w:type="spellStart"/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>windows</w:t>
            </w:r>
            <w:proofErr w:type="spellEnd"/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 xml:space="preserve"> </w:t>
            </w:r>
            <w:proofErr w:type="spellStart"/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>datacentre</w:t>
            </w:r>
            <w:proofErr w:type="spellEnd"/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 xml:space="preserve"> (8 sztuk)</w:t>
            </w:r>
            <w:r w:rsidRPr="000831DE">
              <w:rPr>
                <w:rFonts w:ascii="Arial" w:hAnsi="Arial" w:cs="Arial"/>
                <w:kern w:val="2"/>
                <w:lang w:eastAsia="en-US"/>
              </w:rPr>
              <w:t xml:space="preserve"> z konfiguracją i wdrożeniem, </w:t>
            </w:r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>Macierze (2</w:t>
            </w:r>
            <w:r w:rsidRPr="000831DE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>sztuki) + przełączniki SAN FC (4 sztuki) z</w:t>
            </w:r>
            <w:r w:rsidRPr="000831DE">
              <w:rPr>
                <w:rFonts w:ascii="Arial" w:hAnsi="Arial" w:cs="Arial"/>
                <w:kern w:val="2"/>
                <w:lang w:eastAsia="en-US"/>
              </w:rPr>
              <w:t xml:space="preserve"> konfiguracją i wdrożeniem, </w:t>
            </w:r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>Przełączniki</w:t>
            </w:r>
            <w:r w:rsidRPr="000831DE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0831DE">
              <w:rPr>
                <w:rFonts w:ascii="Arial" w:hAnsi="Arial" w:cs="Arial"/>
                <w:b/>
                <w:kern w:val="2"/>
                <w:lang w:eastAsia="en-US"/>
              </w:rPr>
              <w:t>sieciowe COR (4 sztuki) z konfiguracją i</w:t>
            </w:r>
            <w:r w:rsidRPr="000831DE">
              <w:rPr>
                <w:rFonts w:ascii="Arial" w:hAnsi="Arial" w:cs="Arial"/>
                <w:kern w:val="2"/>
                <w:lang w:eastAsia="en-US"/>
              </w:rPr>
              <w:t xml:space="preserve"> wdrożeniem</w:t>
            </w:r>
          </w:p>
          <w:p w14:paraId="74BB2DC6" w14:textId="7A1793DD" w:rsidR="001878ED" w:rsidRPr="001878ED" w:rsidRDefault="001878ED">
            <w:pPr>
              <w:spacing w:line="256" w:lineRule="auto"/>
              <w:rPr>
                <w:rFonts w:ascii="Arial" w:hAnsi="Arial" w:cs="Arial"/>
                <w:b/>
                <w:bCs/>
                <w:color w:val="000000" w:themeColor="text1"/>
                <w:kern w:val="2"/>
                <w:sz w:val="22"/>
                <w:szCs w:val="22"/>
                <w:lang w:eastAsia="en-US"/>
              </w:rPr>
            </w:pPr>
          </w:p>
        </w:tc>
      </w:tr>
      <w:tr w:rsidR="001878ED" w:rsidRPr="002415FD" w14:paraId="14A7D477" w14:textId="4BD7F459" w:rsidTr="001878ED">
        <w:trPr>
          <w:trHeight w:val="900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381AF4" w14:textId="430BEE71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proofErr w:type="spellStart"/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Lp</w:t>
            </w:r>
            <w:proofErr w:type="spellEnd"/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6EDA61" w14:textId="73DFE437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Opis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BCAFF9" w14:textId="77777777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B7E3A9" w14:textId="77777777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stawka Vat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A59C11" w14:textId="038514FA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wartość netto za 1 </w:t>
            </w:r>
            <w:proofErr w:type="spellStart"/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kpl</w:t>
            </w:r>
            <w:proofErr w:type="spellEnd"/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611190" w14:textId="77777777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wartość netto (kol. 3 x 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EBB5E7" w14:textId="77777777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wartość Vat (kol. 6 x 4)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AE2AAB" w14:textId="77777777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wartość brutto (kol. 6 +7)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DD6BCD" w14:textId="34B5E1D4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Producent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D47DBE" w14:textId="40A5544A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Model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C5D811" w14:textId="219F5F4B" w:rsidR="001878ED" w:rsidRPr="001878ED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Rok produkcji sprzętu</w:t>
            </w:r>
          </w:p>
        </w:tc>
      </w:tr>
      <w:tr w:rsidR="001878ED" w:rsidRPr="002415FD" w14:paraId="0C015A45" w14:textId="5EFEE6EE" w:rsidTr="001878ED">
        <w:trPr>
          <w:trHeight w:val="300"/>
        </w:trPr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8E93C1" w14:textId="77777777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C70145" w14:textId="77777777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8889B5" w14:textId="77777777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17D631" w14:textId="77777777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81164D" w14:textId="77777777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417597" w14:textId="77777777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491817" w14:textId="77777777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2E1C53" w14:textId="77777777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0C14C1" w14:textId="2AFF151C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ECD378" w14:textId="34F21EBE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EE21BB" w14:textId="4C0D10F4" w:rsidR="001878ED" w:rsidRPr="001878ED" w:rsidRDefault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i/>
                <w:iCs/>
                <w:color w:val="000000"/>
                <w:kern w:val="2"/>
                <w:sz w:val="22"/>
                <w:szCs w:val="22"/>
                <w:lang w:eastAsia="en-US"/>
              </w:rPr>
              <w:t>11</w:t>
            </w:r>
          </w:p>
        </w:tc>
      </w:tr>
      <w:tr w:rsidR="001878ED" w:rsidRPr="002415FD" w14:paraId="6F17EF84" w14:textId="11910B02" w:rsidTr="001878ED">
        <w:trPr>
          <w:trHeight w:val="567"/>
        </w:trPr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F0D2CC" w14:textId="77777777" w:rsidR="001878ED" w:rsidRPr="001878E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78EAF" w14:textId="58BAD0D4" w:rsidR="001878ED" w:rsidRPr="000831DE" w:rsidRDefault="001878ED" w:rsidP="002415F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Serwery (4 sztuki) z oprogramowaniem do wirtualizacji (1 sztuka) i systemami serwerowymi </w:t>
            </w:r>
            <w:proofErr w:type="spellStart"/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lastRenderedPageBreak/>
              <w:t>windows</w:t>
            </w:r>
            <w:proofErr w:type="spellEnd"/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</w:t>
            </w:r>
            <w:proofErr w:type="spellStart"/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datacentre</w:t>
            </w:r>
            <w:proofErr w:type="spellEnd"/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(8 sztuk) z konfiguracją i wdrożeniem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39C584" w14:textId="064660E2" w:rsidR="001878ED" w:rsidRPr="000831DE" w:rsidRDefault="001878ED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highlight w:val="yellow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lastRenderedPageBreak/>
              <w:t xml:space="preserve">1 </w:t>
            </w:r>
            <w:proofErr w:type="spellStart"/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kpl</w:t>
            </w:r>
            <w:proofErr w:type="spellEnd"/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5B08D5" w14:textId="77777777" w:rsidR="001878ED" w:rsidRPr="001878ED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  <w:r w:rsidRPr="001878ED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  <w:t> 23%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6EAFD8" w14:textId="77777777" w:rsidR="001878ED" w:rsidRPr="001878E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5CAA7E" w14:textId="77777777" w:rsidR="001878ED" w:rsidRPr="001878E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056004" w14:textId="77777777" w:rsidR="001878ED" w:rsidRPr="001878E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41604B" w14:textId="77777777" w:rsidR="001878ED" w:rsidRPr="001878E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FDD1D" w14:textId="77777777" w:rsidR="001878ED" w:rsidRPr="001878E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9D5C98" w14:textId="77777777" w:rsidR="001878ED" w:rsidRPr="001878E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5FF9D0" w14:textId="77777777" w:rsidR="001878ED" w:rsidRPr="001878E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</w:tr>
      <w:tr w:rsidR="001878ED" w:rsidRPr="002415FD" w14:paraId="3D2C4D30" w14:textId="70FF48DF" w:rsidTr="001878ED">
        <w:trPr>
          <w:trHeight w:val="567"/>
        </w:trPr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4C85BB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B30445" w14:textId="77777777" w:rsidR="001878ED" w:rsidRPr="000831DE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Macierze (2 sztuki) + przełączniki SAN FC (4 sztuki) z</w:t>
            </w:r>
          </w:p>
          <w:p w14:paraId="1CB77A6C" w14:textId="77777777" w:rsidR="001878ED" w:rsidRPr="000831DE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konfiguracją i wdrożeniem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E05348" w14:textId="77777777" w:rsidR="001878ED" w:rsidRPr="000831DE" w:rsidRDefault="001878ED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1 komplet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E7C706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 23%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CB1129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5E45E3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ABCFD5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510B54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A6B905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D01097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9B8894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</w:tr>
      <w:tr w:rsidR="001878ED" w:rsidRPr="002415FD" w14:paraId="4820B0AC" w14:textId="45D34917" w:rsidTr="001878ED">
        <w:trPr>
          <w:trHeight w:val="567"/>
        </w:trPr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9A02B3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FF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668C2F" w14:textId="77777777" w:rsidR="001878ED" w:rsidRPr="000831DE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Przełączniki sieciowe COR (4 sztuki) z konfiguracją i</w:t>
            </w:r>
          </w:p>
          <w:p w14:paraId="6B1CA3EA" w14:textId="77777777" w:rsidR="001878ED" w:rsidRPr="000831DE" w:rsidRDefault="001878ED">
            <w:pPr>
              <w:spacing w:line="256" w:lineRule="auto"/>
              <w:rPr>
                <w:rFonts w:ascii="Arial" w:hAnsi="Arial" w:cs="Arial"/>
                <w:color w:val="FF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wdrożeniem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C934BB" w14:textId="77777777" w:rsidR="001878ED" w:rsidRPr="000831DE" w:rsidRDefault="001878ED">
            <w:pPr>
              <w:spacing w:line="256" w:lineRule="auto"/>
              <w:jc w:val="center"/>
              <w:rPr>
                <w:rFonts w:ascii="Arial" w:hAnsi="Arial" w:cs="Arial"/>
                <w:color w:val="FF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1 komplet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F8B2FC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color w:val="FF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23%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F77192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FF0000"/>
                <w:kern w:val="2"/>
                <w:lang w:eastAsia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CCC9FB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FF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6D50CA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FF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C12E7A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FF0000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80A2D2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FF0000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A48AC1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FF0000"/>
                <w:kern w:val="2"/>
                <w:lang w:eastAsia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A7E174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FF0000"/>
                <w:kern w:val="2"/>
                <w:lang w:eastAsia="en-US"/>
              </w:rPr>
            </w:pPr>
          </w:p>
        </w:tc>
      </w:tr>
      <w:tr w:rsidR="001878ED" w:rsidRPr="002415FD" w14:paraId="241055A2" w14:textId="248100C6" w:rsidTr="00E548B6">
        <w:trPr>
          <w:trHeight w:val="300"/>
        </w:trPr>
        <w:tc>
          <w:tcPr>
            <w:tcW w:w="366" w:type="dxa"/>
            <w:vAlign w:val="bottom"/>
          </w:tcPr>
          <w:p w14:paraId="292692BA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411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027CF0C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 </w:t>
            </w:r>
          </w:p>
          <w:p w14:paraId="0160A185" w14:textId="623EAC64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t>SUMA</w:t>
            </w:r>
            <w:r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t>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212921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33D192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FBB9B7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077969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</w:tr>
    </w:tbl>
    <w:p w14:paraId="21B1EB84" w14:textId="77777777" w:rsidR="002415FD" w:rsidRDefault="002415FD" w:rsidP="002415FD">
      <w:pPr>
        <w:rPr>
          <w:sz w:val="20"/>
          <w:szCs w:val="20"/>
        </w:rPr>
      </w:pPr>
    </w:p>
    <w:p w14:paraId="41A4DB41" w14:textId="77777777" w:rsidR="002415FD" w:rsidRDefault="002415FD" w:rsidP="002415FD"/>
    <w:tbl>
      <w:tblPr>
        <w:tblW w:w="9709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418"/>
        <w:gridCol w:w="709"/>
        <w:gridCol w:w="850"/>
        <w:gridCol w:w="993"/>
        <w:gridCol w:w="992"/>
        <w:gridCol w:w="992"/>
        <w:gridCol w:w="992"/>
        <w:gridCol w:w="709"/>
        <w:gridCol w:w="567"/>
        <w:gridCol w:w="1062"/>
      </w:tblGrid>
      <w:tr w:rsidR="001878ED" w:rsidRPr="002415FD" w14:paraId="61B66893" w14:textId="43F219BB" w:rsidTr="001878ED">
        <w:trPr>
          <w:trHeight w:val="425"/>
        </w:trPr>
        <w:tc>
          <w:tcPr>
            <w:tcW w:w="97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4DCD22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t>GRUPA 2</w:t>
            </w:r>
            <w:r w:rsidRPr="002415FD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br/>
              <w:t xml:space="preserve">Grupa 2 - Stacje robocze (zakup komputerów) - 250 sztuk </w:t>
            </w:r>
          </w:p>
          <w:p w14:paraId="39D20243" w14:textId="43A603D4" w:rsidR="001878ED" w:rsidRPr="002415FD" w:rsidRDefault="001878ED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</w:p>
        </w:tc>
      </w:tr>
      <w:tr w:rsidR="001878ED" w:rsidRPr="002415FD" w14:paraId="4A2B6D4D" w14:textId="48AD8A53" w:rsidTr="000831DE">
        <w:trPr>
          <w:trHeight w:val="9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D6C8CA" w14:textId="4F15FF7F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proofErr w:type="spellStart"/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Lp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E1AAC0" w14:textId="2F363EDA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Opis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605886" w14:textId="17DF128B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Ilość</w:t>
            </w:r>
            <w:r w:rsid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 w 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30DF2D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stawka Vat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EE9AA9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wartość netto za 1 szt.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B03304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wartość netto (kol. 3 x 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A1F054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wartość Vat (kol. 6 x 4)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8D921E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wartość brutto (kol. 6 +7)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B5D45D" w14:textId="7696341C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Producent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DFC897" w14:textId="7B5A1DCA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Model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A05EA7" w14:textId="4B35C5E5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Rok produkcji sprzętu</w:t>
            </w:r>
          </w:p>
        </w:tc>
      </w:tr>
      <w:tr w:rsidR="001878ED" w:rsidRPr="002415FD" w14:paraId="3F05E24E" w14:textId="575C17F7" w:rsidTr="000831DE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0D0C18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95EEDA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F8FE08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3654C5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5ED791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80B2E2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5B86CE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4F6C98" w14:textId="7777777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0D7F0A" w14:textId="68F5B13D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5D4E81" w14:textId="349D6334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103CC5" w14:textId="14F386E7" w:rsidR="001878ED" w:rsidRPr="000831DE" w:rsidRDefault="001878ED" w:rsidP="001878ED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11</w:t>
            </w:r>
          </w:p>
        </w:tc>
      </w:tr>
      <w:tr w:rsidR="001878ED" w:rsidRPr="002415FD" w14:paraId="65DBEDA5" w14:textId="20F80379" w:rsidTr="000831DE">
        <w:trPr>
          <w:trHeight w:val="567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C79111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152500" w14:textId="02984C35" w:rsidR="001878ED" w:rsidRPr="000831DE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Stanowiska komputerowe standard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393315" w14:textId="77777777" w:rsidR="001878ED" w:rsidRPr="002415FD" w:rsidRDefault="001878ED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69B4C6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 23%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48EB6A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7C3966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B2A325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2998E8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18B6FC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41C891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A9EB62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</w:tr>
      <w:tr w:rsidR="001878ED" w:rsidRPr="002415FD" w14:paraId="3070B67B" w14:textId="42B808CF" w:rsidTr="000831DE">
        <w:trPr>
          <w:trHeight w:val="912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38CC53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036FE2" w14:textId="1C0FB01C" w:rsidR="001878ED" w:rsidRPr="000831DE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color w:val="000000"/>
                <w:kern w:val="2"/>
                <w:lang w:eastAsia="en-US"/>
              </w:rPr>
              <w:t>Stanowiska komputerowe Power</w:t>
            </w:r>
          </w:p>
          <w:p w14:paraId="0DE801E1" w14:textId="77777777" w:rsidR="001878ED" w:rsidRPr="000831DE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9CC0E0" w14:textId="77777777" w:rsidR="001878ED" w:rsidRPr="002415FD" w:rsidRDefault="001878ED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10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A00453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 23%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D2D1C6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C668CE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AF7271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C61718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58C744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481293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36D0DB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</w:tr>
      <w:tr w:rsidR="000831DE" w:rsidRPr="002415FD" w14:paraId="0093A96F" w14:textId="36F72B5D" w:rsidTr="000831DE">
        <w:trPr>
          <w:trHeight w:val="300"/>
        </w:trPr>
        <w:tc>
          <w:tcPr>
            <w:tcW w:w="425" w:type="dxa"/>
            <w:vAlign w:val="bottom"/>
          </w:tcPr>
          <w:p w14:paraId="6F156073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397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62F3119" w14:textId="305AAF56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t>SUMA: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7B6BEA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E7D610" w14:textId="77777777" w:rsidR="001878ED" w:rsidRPr="002415FD" w:rsidRDefault="001878ED">
            <w:pPr>
              <w:spacing w:line="256" w:lineRule="auto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0BE66D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09704A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7B2188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476567" w14:textId="77777777" w:rsidR="001878ED" w:rsidRPr="002415FD" w:rsidRDefault="001878ED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</w:tr>
    </w:tbl>
    <w:p w14:paraId="3BD7C5E4" w14:textId="77777777" w:rsidR="002415FD" w:rsidRDefault="002415FD" w:rsidP="002415FD">
      <w:pPr>
        <w:rPr>
          <w:sz w:val="20"/>
          <w:szCs w:val="20"/>
        </w:rPr>
      </w:pPr>
    </w:p>
    <w:p w14:paraId="5FCF8901" w14:textId="77777777" w:rsidR="002415FD" w:rsidRDefault="002415FD" w:rsidP="002415FD"/>
    <w:tbl>
      <w:tblPr>
        <w:tblW w:w="9639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1293"/>
        <w:gridCol w:w="596"/>
        <w:gridCol w:w="815"/>
        <w:gridCol w:w="912"/>
        <w:gridCol w:w="912"/>
        <w:gridCol w:w="912"/>
        <w:gridCol w:w="912"/>
        <w:gridCol w:w="1129"/>
        <w:gridCol w:w="718"/>
        <w:gridCol w:w="1041"/>
      </w:tblGrid>
      <w:tr w:rsidR="000831DE" w:rsidRPr="002415FD" w14:paraId="3AF89866" w14:textId="52813794" w:rsidTr="006709ED">
        <w:trPr>
          <w:trHeight w:val="425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6349B3" w14:textId="77777777" w:rsidR="000831DE" w:rsidRPr="002415FD" w:rsidRDefault="000831DE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t>GRUPA 3</w:t>
            </w:r>
            <w:r w:rsidRPr="002415FD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br/>
            </w:r>
            <w:r w:rsidRPr="002415FD">
              <w:rPr>
                <w:rFonts w:ascii="Arial" w:hAnsi="Arial" w:cs="Arial"/>
                <w:b/>
                <w:bCs/>
                <w:kern w:val="2"/>
                <w:lang w:eastAsia="en-US"/>
              </w:rPr>
              <w:t>Dostawa czynników e-dowodu w ilości 20 sztuk.</w:t>
            </w:r>
          </w:p>
          <w:p w14:paraId="423E0826" w14:textId="302A3DA0" w:rsidR="000831DE" w:rsidRPr="002415FD" w:rsidRDefault="000831DE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</w:p>
        </w:tc>
      </w:tr>
      <w:tr w:rsidR="000831DE" w:rsidRPr="002415FD" w14:paraId="6BF5FFDF" w14:textId="60CB7C69" w:rsidTr="000831DE">
        <w:trPr>
          <w:trHeight w:val="90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FB52F3" w14:textId="70FB4061" w:rsidR="000831DE" w:rsidRPr="000831DE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proofErr w:type="spellStart"/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Lp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AA2292" w14:textId="4D91E497" w:rsidR="000831DE" w:rsidRPr="000831DE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Opis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FD2343" w14:textId="7646DDA1" w:rsidR="000831DE" w:rsidRPr="000831DE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Ilość</w:t>
            </w:r>
            <w:r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 w szt.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3EB495" w14:textId="77777777" w:rsidR="000831DE" w:rsidRPr="000831DE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stawka Vat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A2798B" w14:textId="77777777" w:rsidR="000831DE" w:rsidRPr="000831DE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wartość netto za 1 szt.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1D92ED" w14:textId="77777777" w:rsidR="000831DE" w:rsidRPr="000831DE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wartość netto (kol. 3 x 5)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9A683C" w14:textId="77777777" w:rsidR="000831DE" w:rsidRPr="000831DE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wartość Vat (kol. 6 x 4)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9DB357" w14:textId="77777777" w:rsidR="000831DE" w:rsidRPr="000831DE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wartość brutto (kol. 6 +7)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17182A" w14:textId="7174D146" w:rsidR="000831DE" w:rsidRPr="002415FD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Producent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DCC66D" w14:textId="298D66BD" w:rsidR="000831DE" w:rsidRPr="002415FD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Model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70A37B" w14:textId="30AB2153" w:rsidR="000831DE" w:rsidRPr="002415FD" w:rsidRDefault="000831DE" w:rsidP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color w:val="000000" w:themeColor="text1"/>
                <w:kern w:val="2"/>
                <w:sz w:val="20"/>
                <w:szCs w:val="20"/>
                <w:lang w:eastAsia="en-US"/>
              </w:rPr>
              <w:t>Rok produkcji sprzętu</w:t>
            </w:r>
          </w:p>
        </w:tc>
      </w:tr>
      <w:tr w:rsidR="000831DE" w:rsidRPr="002415FD" w14:paraId="25C68108" w14:textId="713C8FA1" w:rsidTr="000831DE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66042C" w14:textId="77777777" w:rsidR="000831DE" w:rsidRPr="000831DE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BAF70E" w14:textId="77777777" w:rsidR="000831DE" w:rsidRPr="000831DE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A4C394" w14:textId="77777777" w:rsidR="000831DE" w:rsidRPr="000831DE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EFE965" w14:textId="77777777" w:rsidR="000831DE" w:rsidRPr="000831DE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D99F5C" w14:textId="77777777" w:rsidR="000831DE" w:rsidRPr="000831DE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C353D3" w14:textId="77777777" w:rsidR="000831DE" w:rsidRPr="000831DE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bCs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73C9D4" w14:textId="77777777" w:rsidR="000831DE" w:rsidRPr="000831DE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128D61" w14:textId="77777777" w:rsidR="000831DE" w:rsidRPr="000831DE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</w:pPr>
            <w:r w:rsidRPr="000831DE">
              <w:rPr>
                <w:rFonts w:ascii="Arial" w:hAnsi="Arial" w:cs="Arial"/>
                <w:b/>
                <w:i/>
                <w:iCs/>
                <w:color w:val="000000"/>
                <w:kern w:val="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A45F81" w14:textId="77777777" w:rsidR="000831DE" w:rsidRPr="002415FD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lang w:eastAsia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AEAD5B" w14:textId="77777777" w:rsidR="000831DE" w:rsidRPr="002415FD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lang w:eastAsia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5F0DB2" w14:textId="77777777" w:rsidR="000831DE" w:rsidRPr="002415FD" w:rsidRDefault="000831DE">
            <w:pPr>
              <w:spacing w:line="256" w:lineRule="auto"/>
              <w:jc w:val="center"/>
              <w:rPr>
                <w:rFonts w:ascii="Arial" w:hAnsi="Arial" w:cs="Arial"/>
                <w:b/>
                <w:i/>
                <w:iCs/>
                <w:color w:val="000000"/>
                <w:kern w:val="2"/>
                <w:lang w:eastAsia="en-US"/>
              </w:rPr>
            </w:pPr>
          </w:p>
        </w:tc>
      </w:tr>
      <w:tr w:rsidR="000831DE" w:rsidRPr="002415FD" w14:paraId="02ABF622" w14:textId="489D4965" w:rsidTr="000831DE">
        <w:trPr>
          <w:trHeight w:val="567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50CBA0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A08A0B" w14:textId="77777777" w:rsidR="000831DE" w:rsidRPr="002415FD" w:rsidRDefault="000831DE">
            <w:pPr>
              <w:spacing w:line="256" w:lineRule="auto"/>
              <w:rPr>
                <w:rFonts w:ascii="Arial" w:hAnsi="Arial" w:cs="Arial"/>
                <w:color w:val="000000"/>
                <w:kern w:val="2"/>
                <w:sz w:val="20"/>
                <w:szCs w:val="20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Czytniki e-dowodu 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DCCECB" w14:textId="77777777" w:rsidR="000831DE" w:rsidRPr="002415FD" w:rsidRDefault="000831DE">
            <w:pPr>
              <w:spacing w:line="256" w:lineRule="auto"/>
              <w:jc w:val="center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F612E4" w14:textId="77777777" w:rsidR="000831DE" w:rsidRPr="002415FD" w:rsidRDefault="000831DE">
            <w:pPr>
              <w:spacing w:line="256" w:lineRule="auto"/>
              <w:rPr>
                <w:rFonts w:ascii="Arial" w:hAnsi="Arial" w:cs="Arial"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color w:val="000000"/>
                <w:kern w:val="2"/>
                <w:lang w:eastAsia="en-US"/>
              </w:rPr>
              <w:t> 23%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3FAA2B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6FF87C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9C5DC1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C56B22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29AE41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42A5C7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157877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color w:val="000000"/>
                <w:kern w:val="2"/>
                <w:lang w:eastAsia="en-US"/>
              </w:rPr>
            </w:pPr>
          </w:p>
        </w:tc>
      </w:tr>
      <w:tr w:rsidR="000831DE" w:rsidRPr="002415FD" w14:paraId="733EC765" w14:textId="33BB3FBA" w:rsidTr="000831DE">
        <w:trPr>
          <w:trHeight w:val="300"/>
        </w:trPr>
        <w:tc>
          <w:tcPr>
            <w:tcW w:w="407" w:type="dxa"/>
            <w:vAlign w:val="bottom"/>
          </w:tcPr>
          <w:p w14:paraId="1A0E36B8" w14:textId="77777777" w:rsidR="000831DE" w:rsidRPr="002415FD" w:rsidRDefault="000831DE">
            <w:pPr>
              <w:spacing w:line="256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358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BA70AD" w14:textId="18ACAA4A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  <w:r w:rsidRPr="002415FD"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  <w:t>SUMA: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81806E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b/>
                <w:bCs/>
                <w:color w:val="000000"/>
                <w:kern w:val="2"/>
                <w:lang w:eastAsia="en-US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28BECD" w14:textId="77777777" w:rsidR="000831DE" w:rsidRPr="002415FD" w:rsidRDefault="000831DE">
            <w:pPr>
              <w:spacing w:line="256" w:lineRule="auto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2C72D8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2A0F29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F71643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889BE3" w14:textId="77777777" w:rsidR="000831DE" w:rsidRPr="002415FD" w:rsidRDefault="000831DE">
            <w:pPr>
              <w:spacing w:line="256" w:lineRule="auto"/>
              <w:jc w:val="right"/>
              <w:rPr>
                <w:rFonts w:ascii="Arial" w:hAnsi="Arial" w:cs="Arial"/>
                <w:b/>
                <w:color w:val="000000"/>
                <w:kern w:val="2"/>
                <w:lang w:eastAsia="en-US"/>
              </w:rPr>
            </w:pPr>
          </w:p>
        </w:tc>
      </w:tr>
    </w:tbl>
    <w:p w14:paraId="4A746281" w14:textId="77777777" w:rsidR="002415FD" w:rsidRDefault="002415FD" w:rsidP="002415FD">
      <w:pPr>
        <w:rPr>
          <w:sz w:val="20"/>
          <w:szCs w:val="20"/>
        </w:rPr>
      </w:pPr>
    </w:p>
    <w:p w14:paraId="1F5F9B62" w14:textId="77777777" w:rsidR="002415FD" w:rsidRPr="002415FD" w:rsidRDefault="002415FD" w:rsidP="002415FD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</w:p>
    <w:p w14:paraId="258AF975" w14:textId="4FFFB214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5F90C7E8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5051F748" w14:textId="3CF72F03" w:rsidR="00AC18A6" w:rsidRPr="004B6CA0" w:rsidRDefault="00FF57EE" w:rsidP="00AC18A6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7388637D" w14:textId="4F4EBAEA" w:rsidR="00AC18A6" w:rsidRPr="004B6CA0" w:rsidRDefault="004B6CA0" w:rsidP="00CD7C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dot. grupy 1: </w:t>
      </w:r>
      <w:r w:rsidR="00AC18A6" w:rsidRPr="004B6CA0">
        <w:rPr>
          <w:rFonts w:ascii="Arial" w:hAnsi="Arial" w:cs="Arial"/>
        </w:rPr>
        <w:t>wnieśliśmy wadium w wysokości ………</w:t>
      </w:r>
      <w:proofErr w:type="gramStart"/>
      <w:r w:rsidR="00AC18A6" w:rsidRPr="004B6CA0">
        <w:rPr>
          <w:rFonts w:ascii="Arial" w:hAnsi="Arial" w:cs="Arial"/>
        </w:rPr>
        <w:t>…….</w:t>
      </w:r>
      <w:proofErr w:type="gramEnd"/>
      <w:r w:rsidR="00AC18A6" w:rsidRPr="004B6CA0">
        <w:rPr>
          <w:rFonts w:ascii="Arial" w:hAnsi="Arial" w:cs="Arial"/>
        </w:rPr>
        <w:t>.… PLN, w formie: …………………………………………………………………………………</w:t>
      </w:r>
    </w:p>
    <w:p w14:paraId="525DA68C" w14:textId="77777777" w:rsidR="00AC18A6" w:rsidRDefault="00AC18A6" w:rsidP="00AC18A6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6DCB37AD" w14:textId="77777777" w:rsidR="00AC18A6" w:rsidRPr="00C754AE" w:rsidRDefault="00AC18A6" w:rsidP="005D3ABB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2823DA7D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31A72BCA" w14:textId="43CE6138" w:rsidR="004426C1" w:rsidRPr="004B6CA0" w:rsidRDefault="004426C1" w:rsidP="004426C1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dot. grupy 2: </w:t>
      </w:r>
      <w:r w:rsidRPr="004B6CA0">
        <w:rPr>
          <w:rFonts w:ascii="Arial" w:hAnsi="Arial" w:cs="Arial"/>
        </w:rPr>
        <w:t>wnieśliśmy wadium w wysokości ………</w:t>
      </w:r>
      <w:proofErr w:type="gramStart"/>
      <w:r w:rsidRPr="004B6CA0">
        <w:rPr>
          <w:rFonts w:ascii="Arial" w:hAnsi="Arial" w:cs="Arial"/>
        </w:rPr>
        <w:t>…….</w:t>
      </w:r>
      <w:proofErr w:type="gramEnd"/>
      <w:r w:rsidRPr="004B6CA0">
        <w:rPr>
          <w:rFonts w:ascii="Arial" w:hAnsi="Arial" w:cs="Arial"/>
        </w:rPr>
        <w:t>.… PLN, w formie: …………………………………………………………………………………</w:t>
      </w:r>
    </w:p>
    <w:p w14:paraId="7547B78D" w14:textId="77777777" w:rsidR="004426C1" w:rsidRDefault="004426C1" w:rsidP="004426C1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5B598DE3" w14:textId="77777777" w:rsidR="004426C1" w:rsidRPr="00C754AE" w:rsidRDefault="004426C1" w:rsidP="004426C1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6949073A" w14:textId="77777777" w:rsidR="004426C1" w:rsidRDefault="004426C1" w:rsidP="004426C1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</w:p>
    <w:p w14:paraId="0281C3F5" w14:textId="647B4D15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2268"/>
        <w:gridCol w:w="2835"/>
      </w:tblGrid>
      <w:tr w:rsidR="004B6CA0" w:rsidRPr="00BE474D" w14:paraId="4B402E02" w14:textId="4C449411" w:rsidTr="004B6CA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747399D" w14:textId="77777777" w:rsidR="004B6CA0" w:rsidRPr="00BE474D" w:rsidRDefault="004B6CA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27A0AF1" w14:textId="77777777" w:rsidR="004B6CA0" w:rsidRPr="00BE474D" w:rsidRDefault="004B6CA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F026DEE" w14:textId="77777777" w:rsidR="004B6CA0" w:rsidRPr="00BE474D" w:rsidRDefault="004B6CA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DF133E7" w14:textId="018E704F" w:rsidR="004B6CA0" w:rsidRPr="00BE474D" w:rsidRDefault="004B6CA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4B6CA0">
              <w:rPr>
                <w:rFonts w:ascii="Arial" w:hAnsi="Arial" w:cs="Arial"/>
              </w:rPr>
              <w:t>Wartość części zamówienia stanowi ponad 10% wartości zamówienia (należy wpisać TAK lub NIE)</w:t>
            </w:r>
          </w:p>
        </w:tc>
      </w:tr>
      <w:tr w:rsidR="004B6CA0" w:rsidRPr="00BE474D" w14:paraId="305030FF" w14:textId="29611C0E" w:rsidTr="004B6CA0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1E7F4" w14:textId="77777777" w:rsidR="004B6CA0" w:rsidRPr="00BE474D" w:rsidRDefault="004B6CA0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C64B1" w14:textId="77777777" w:rsidR="004B6CA0" w:rsidRPr="00BE474D" w:rsidRDefault="004B6CA0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FA740" w14:textId="77777777" w:rsidR="004B6CA0" w:rsidRPr="00BE474D" w:rsidRDefault="004B6CA0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17BC" w14:textId="77777777" w:rsidR="004B6CA0" w:rsidRPr="00BE474D" w:rsidRDefault="004B6CA0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4B6CA0" w:rsidRPr="00BE474D" w14:paraId="3CB3366D" w14:textId="3961482F" w:rsidTr="004B6CA0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46BF3" w14:textId="77777777" w:rsidR="004B6CA0" w:rsidRPr="00BE474D" w:rsidRDefault="004B6CA0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FD6F" w14:textId="77777777" w:rsidR="004B6CA0" w:rsidRPr="00BE474D" w:rsidRDefault="004B6CA0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289F" w14:textId="77777777" w:rsidR="004B6CA0" w:rsidRPr="00BE474D" w:rsidRDefault="004B6CA0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1873" w14:textId="77777777" w:rsidR="004B6CA0" w:rsidRPr="00BE474D" w:rsidRDefault="004B6CA0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423BD395" w14:textId="77777777" w:rsidR="00552F9C" w:rsidRDefault="00552F9C" w:rsidP="00552F9C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0C30C8C2" w14:textId="2838A186" w:rsidR="006522FA" w:rsidRDefault="00F154B9" w:rsidP="00F154B9">
      <w:pPr>
        <w:numPr>
          <w:ilvl w:val="1"/>
          <w:numId w:val="1"/>
        </w:numPr>
        <w:spacing w:before="120" w:after="120" w:line="360" w:lineRule="auto"/>
        <w:ind w:left="567" w:hanging="56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522FA" w:rsidRPr="00BE474D">
        <w:rPr>
          <w:rFonts w:ascii="Arial" w:hAnsi="Arial" w:cs="Arial"/>
        </w:rPr>
        <w:t xml:space="preserve">dzielamy gwarancji na </w:t>
      </w:r>
      <w:r w:rsidR="005D3ABB">
        <w:rPr>
          <w:rFonts w:ascii="Arial" w:hAnsi="Arial" w:cs="Arial"/>
        </w:rPr>
        <w:t>serwery</w:t>
      </w:r>
      <w:r>
        <w:rPr>
          <w:rFonts w:ascii="Arial" w:hAnsi="Arial" w:cs="Arial"/>
          <w:bCs/>
          <w:iCs/>
          <w:color w:val="000000"/>
        </w:rPr>
        <w:t xml:space="preserve">, macierze na </w:t>
      </w:r>
      <w:r w:rsidR="006522FA" w:rsidRPr="00BE474D">
        <w:rPr>
          <w:rFonts w:ascii="Arial" w:hAnsi="Arial" w:cs="Arial"/>
        </w:rPr>
        <w:t xml:space="preserve">okres .......... </w:t>
      </w:r>
      <w:r>
        <w:rPr>
          <w:rFonts w:ascii="Arial" w:hAnsi="Arial" w:cs="Arial"/>
        </w:rPr>
        <w:t>miesięcy</w:t>
      </w:r>
      <w:r w:rsidR="005D3ABB">
        <w:rPr>
          <w:rFonts w:ascii="Arial" w:hAnsi="Arial" w:cs="Arial"/>
        </w:rPr>
        <w:t xml:space="preserve"> /vide kryteria oceny ofert</w:t>
      </w:r>
      <w:r w:rsidR="00780935">
        <w:rPr>
          <w:rFonts w:ascii="Arial" w:hAnsi="Arial" w:cs="Arial"/>
        </w:rPr>
        <w:t>:</w:t>
      </w:r>
      <w:r w:rsidR="005D3ABB">
        <w:rPr>
          <w:rFonts w:ascii="Arial" w:hAnsi="Arial" w:cs="Arial"/>
        </w:rPr>
        <w:t xml:space="preserve"> należy wybrać </w:t>
      </w:r>
      <w:r w:rsidR="004426C1">
        <w:rPr>
          <w:rFonts w:ascii="Arial" w:hAnsi="Arial" w:cs="Arial"/>
        </w:rPr>
        <w:t>60 miesięcy</w:t>
      </w:r>
      <w:r w:rsidR="005D3ABB">
        <w:rPr>
          <w:rFonts w:ascii="Arial" w:hAnsi="Arial" w:cs="Arial"/>
        </w:rPr>
        <w:t xml:space="preserve"> lub </w:t>
      </w:r>
      <w:r w:rsidR="004426C1">
        <w:rPr>
          <w:rFonts w:ascii="Arial" w:hAnsi="Arial" w:cs="Arial"/>
        </w:rPr>
        <w:t>84 miesiące</w:t>
      </w:r>
      <w:r w:rsidR="005D3ABB">
        <w:rPr>
          <w:rFonts w:ascii="Arial" w:hAnsi="Arial" w:cs="Arial"/>
        </w:rPr>
        <w:t xml:space="preserve"> i wpisać/,</w:t>
      </w:r>
      <w:r w:rsidR="006522FA" w:rsidRPr="00BE474D">
        <w:rPr>
          <w:rFonts w:ascii="Arial" w:hAnsi="Arial" w:cs="Arial"/>
        </w:rPr>
        <w:t xml:space="preserve"> licząc od daty </w:t>
      </w:r>
      <w:r w:rsidR="004426C1">
        <w:rPr>
          <w:rFonts w:ascii="Arial" w:hAnsi="Arial" w:cs="Arial"/>
        </w:rPr>
        <w:t>dostawy, potwierdzonej protokołem odbioru</w:t>
      </w:r>
      <w:r w:rsidR="005D3ABB">
        <w:rPr>
          <w:rFonts w:ascii="Arial" w:hAnsi="Arial" w:cs="Arial"/>
        </w:rPr>
        <w:t xml:space="preserve"> /dotyczy grupy 1/</w:t>
      </w:r>
      <w:r w:rsidR="006522FA">
        <w:rPr>
          <w:rFonts w:ascii="Arial" w:hAnsi="Arial" w:cs="Arial"/>
        </w:rPr>
        <w:t>,</w:t>
      </w:r>
    </w:p>
    <w:p w14:paraId="5AE0F7A0" w14:textId="5F046AF6" w:rsidR="004B6CA0" w:rsidRDefault="00E54272" w:rsidP="004B6CA0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B6CA0">
        <w:rPr>
          <w:rFonts w:ascii="Arial" w:hAnsi="Arial" w:cs="Arial"/>
        </w:rPr>
        <w:t>ykonamy przedmiot zamówienia w terminie ……. dni /vide kryteria oceny ofert</w:t>
      </w:r>
      <w:r w:rsidR="00780935">
        <w:rPr>
          <w:rFonts w:ascii="Arial" w:hAnsi="Arial" w:cs="Arial"/>
        </w:rPr>
        <w:t>:</w:t>
      </w:r>
      <w:r w:rsidR="004B6CA0">
        <w:rPr>
          <w:rFonts w:ascii="Arial" w:hAnsi="Arial" w:cs="Arial"/>
        </w:rPr>
        <w:t xml:space="preserve"> należy wybrać 70 dni lub 90 dni i wpisać/,</w:t>
      </w:r>
      <w:r w:rsidR="004B6CA0" w:rsidRPr="00BE474D">
        <w:rPr>
          <w:rFonts w:ascii="Arial" w:hAnsi="Arial" w:cs="Arial"/>
        </w:rPr>
        <w:t xml:space="preserve"> licząc od daty </w:t>
      </w:r>
      <w:r w:rsidR="004B6CA0">
        <w:rPr>
          <w:rFonts w:ascii="Arial" w:hAnsi="Arial" w:cs="Arial"/>
        </w:rPr>
        <w:t>zawarcia umowy /dotyczy grupy 1/,</w:t>
      </w:r>
    </w:p>
    <w:p w14:paraId="3879478C" w14:textId="4ECBDA24" w:rsidR="00E54272" w:rsidRDefault="00E54272" w:rsidP="00E54272">
      <w:pPr>
        <w:spacing w:before="120" w:after="120" w:line="360" w:lineRule="auto"/>
        <w:ind w:left="720"/>
        <w:jc w:val="both"/>
        <w:outlineLvl w:val="1"/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 xml:space="preserve"> </w:t>
      </w:r>
    </w:p>
    <w:p w14:paraId="207B676E" w14:textId="77777777" w:rsidR="004426C1" w:rsidRDefault="004426C1" w:rsidP="00E54272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</w:p>
    <w:p w14:paraId="469274D8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7B996F69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48541365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5C78D418" w14:textId="4E86566D" w:rsidR="00CE1552" w:rsidRPr="00CE1552" w:rsidRDefault="006A177C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69B0EA33" wp14:editId="5677D72A">
            <wp:extent cx="1809750" cy="21907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D84B9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8A3551" w:rsidRPr="00A05398">
        <w:rPr>
          <w:rFonts w:ascii="Arial" w:hAnsi="Arial" w:cs="Arial"/>
          <w:bCs/>
        </w:rPr>
        <w:t>t.j</w:t>
      </w:r>
      <w:proofErr w:type="spellEnd"/>
      <w:r w:rsidR="008A3551" w:rsidRPr="00A05398">
        <w:rPr>
          <w:rFonts w:ascii="Arial" w:hAnsi="Arial" w:cs="Arial"/>
          <w:bCs/>
        </w:rPr>
        <w:t>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5E89652D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57FB637C" w14:textId="58D99EA6" w:rsidR="003A37A9" w:rsidRDefault="006A177C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3158A8F" wp14:editId="77AD927C">
            <wp:extent cx="2295525" cy="27622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47AB7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8A3551" w:rsidRPr="00A05398">
        <w:rPr>
          <w:rFonts w:ascii="Arial" w:hAnsi="Arial" w:cs="Arial"/>
          <w:bCs/>
        </w:rPr>
        <w:t>t.j</w:t>
      </w:r>
      <w:proofErr w:type="spellEnd"/>
      <w:r w:rsidR="008A3551" w:rsidRPr="00A05398">
        <w:rPr>
          <w:rFonts w:ascii="Arial" w:hAnsi="Arial" w:cs="Arial"/>
          <w:bCs/>
        </w:rPr>
        <w:t>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763D63E3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84A330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7520B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74A96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93B2C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7948062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EA2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FF2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7A9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86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139ABCAB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35B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EA8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FB3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D7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7AD91D" w14:textId="337224B6" w:rsidR="004B6CA0" w:rsidRPr="00780935" w:rsidRDefault="004B6CA0" w:rsidP="004B6CA0">
      <w:pPr>
        <w:pStyle w:val="Akapitzlist"/>
        <w:spacing w:before="240" w:line="360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780935">
        <w:rPr>
          <w:rFonts w:ascii="Arial" w:hAnsi="Arial" w:cs="Arial"/>
          <w:i/>
          <w:iCs/>
          <w:sz w:val="20"/>
          <w:szCs w:val="20"/>
        </w:rPr>
        <w:t>*jeżeli Wykonawca nie zaznaczy którejś z powyższych informacji, Zamawiający uzna, że wybór oferty nie będzie prowadzić do powstania u Zamawiającego obowiązku podatkowego jw.</w:t>
      </w:r>
    </w:p>
    <w:p w14:paraId="3244A332" w14:textId="2AE81C6E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439DEB52" w14:textId="77777777" w:rsidTr="00B56BE6">
        <w:tc>
          <w:tcPr>
            <w:tcW w:w="1984" w:type="dxa"/>
            <w:vAlign w:val="center"/>
          </w:tcPr>
          <w:p w14:paraId="0E357C0D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34E4ABC1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4093F59A" w14:textId="77777777" w:rsidTr="00B56BE6">
        <w:tc>
          <w:tcPr>
            <w:tcW w:w="1984" w:type="dxa"/>
            <w:vAlign w:val="center"/>
          </w:tcPr>
          <w:p w14:paraId="1C598B53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32429D2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50EC7134" w14:textId="77777777" w:rsidTr="00B56BE6">
        <w:tc>
          <w:tcPr>
            <w:tcW w:w="1984" w:type="dxa"/>
            <w:vAlign w:val="center"/>
          </w:tcPr>
          <w:p w14:paraId="0741E845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067851F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19BFABE3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6931EEB1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3B9EE43A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59A65C6F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5E350695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334A706D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49C7C776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16"/>
      <w:footerReference w:type="default" r:id="rId17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5D164" w14:textId="77777777" w:rsidR="00201FE7" w:rsidRDefault="00201FE7" w:rsidP="00FF57EE">
      <w:r>
        <w:separator/>
      </w:r>
    </w:p>
  </w:endnote>
  <w:endnote w:type="continuationSeparator" w:id="0">
    <w:p w14:paraId="01C5C76A" w14:textId="77777777" w:rsidR="00201FE7" w:rsidRDefault="00201FE7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025B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804DE" w14:textId="77777777" w:rsidR="00201FE7" w:rsidRDefault="00201FE7" w:rsidP="00FF57EE">
      <w:r>
        <w:separator/>
      </w:r>
    </w:p>
  </w:footnote>
  <w:footnote w:type="continuationSeparator" w:id="0">
    <w:p w14:paraId="35386669" w14:textId="77777777" w:rsidR="00201FE7" w:rsidRDefault="00201FE7" w:rsidP="00FF57EE">
      <w:r>
        <w:continuationSeparator/>
      </w:r>
    </w:p>
  </w:footnote>
  <w:footnote w:id="1">
    <w:p w14:paraId="71875480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6FC1B6BF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0B2973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 poz. 2</w:t>
      </w:r>
      <w:r w:rsidR="000B2973">
        <w:rPr>
          <w:rFonts w:ascii="Arial" w:hAnsi="Arial" w:cs="Arial"/>
          <w:color w:val="0070C0"/>
          <w:sz w:val="18"/>
          <w:szCs w:val="18"/>
        </w:rPr>
        <w:t>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58CAE27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3101F63F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4565D7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4565D7">
        <w:rPr>
          <w:rFonts w:ascii="Arial" w:hAnsi="Arial" w:cs="Arial"/>
          <w:color w:val="0070C0"/>
          <w:sz w:val="18"/>
          <w:szCs w:val="18"/>
        </w:rPr>
        <w:t xml:space="preserve">  Rozporządzenie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3508DE7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3460A78B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7B08440D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3AC80" w14:textId="10C0893C" w:rsidR="002D42AF" w:rsidRDefault="006A177C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7E23CEDD" wp14:editId="3E20F0BE">
          <wp:extent cx="5762625" cy="61912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42AF">
      <w:rPr>
        <w:sz w:val="20"/>
        <w:szCs w:val="20"/>
      </w:rPr>
      <w:t xml:space="preserve"> </w:t>
    </w:r>
  </w:p>
  <w:p w14:paraId="6EF4A1F5" w14:textId="77777777" w:rsidR="002D42AF" w:rsidRDefault="002D42AF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C6066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19568002">
    <w:abstractNumId w:val="3"/>
  </w:num>
  <w:num w:numId="2" w16cid:durableId="1038776740">
    <w:abstractNumId w:val="1"/>
  </w:num>
  <w:num w:numId="3" w16cid:durableId="1397821809">
    <w:abstractNumId w:val="2"/>
  </w:num>
  <w:num w:numId="4" w16cid:durableId="1203904581">
    <w:abstractNumId w:val="4"/>
  </w:num>
  <w:num w:numId="5" w16cid:durableId="98338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FE7"/>
    <w:rsid w:val="00017B94"/>
    <w:rsid w:val="00077EBA"/>
    <w:rsid w:val="000831DE"/>
    <w:rsid w:val="000B2973"/>
    <w:rsid w:val="000E55C8"/>
    <w:rsid w:val="001063D3"/>
    <w:rsid w:val="001129C0"/>
    <w:rsid w:val="00140C27"/>
    <w:rsid w:val="001878ED"/>
    <w:rsid w:val="00193F60"/>
    <w:rsid w:val="001C7D84"/>
    <w:rsid w:val="001E7C9C"/>
    <w:rsid w:val="001F1C13"/>
    <w:rsid w:val="00201FE7"/>
    <w:rsid w:val="00216425"/>
    <w:rsid w:val="002214DB"/>
    <w:rsid w:val="002415FD"/>
    <w:rsid w:val="00253194"/>
    <w:rsid w:val="00257E72"/>
    <w:rsid w:val="00267D1F"/>
    <w:rsid w:val="002A516E"/>
    <w:rsid w:val="002C23F2"/>
    <w:rsid w:val="002D42AF"/>
    <w:rsid w:val="002E612D"/>
    <w:rsid w:val="00367F75"/>
    <w:rsid w:val="003A37A9"/>
    <w:rsid w:val="003B139A"/>
    <w:rsid w:val="003B769C"/>
    <w:rsid w:val="003E0201"/>
    <w:rsid w:val="004426C1"/>
    <w:rsid w:val="004565D7"/>
    <w:rsid w:val="00497AEE"/>
    <w:rsid w:val="004B6CA0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D3ABB"/>
    <w:rsid w:val="005F6F5F"/>
    <w:rsid w:val="00640768"/>
    <w:rsid w:val="006522FA"/>
    <w:rsid w:val="006A177C"/>
    <w:rsid w:val="006B63D6"/>
    <w:rsid w:val="006C641D"/>
    <w:rsid w:val="006D09E0"/>
    <w:rsid w:val="00701A8B"/>
    <w:rsid w:val="00780935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C18A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11FEF"/>
    <w:rsid w:val="00C22F7D"/>
    <w:rsid w:val="00C35636"/>
    <w:rsid w:val="00C749A9"/>
    <w:rsid w:val="00C754AE"/>
    <w:rsid w:val="00C85374"/>
    <w:rsid w:val="00CE1552"/>
    <w:rsid w:val="00CE3AE6"/>
    <w:rsid w:val="00CE5245"/>
    <w:rsid w:val="00D528F4"/>
    <w:rsid w:val="00D554C7"/>
    <w:rsid w:val="00D5631A"/>
    <w:rsid w:val="00D613AB"/>
    <w:rsid w:val="00DC336F"/>
    <w:rsid w:val="00E1735C"/>
    <w:rsid w:val="00E54272"/>
    <w:rsid w:val="00EA28A0"/>
    <w:rsid w:val="00EB7584"/>
    <w:rsid w:val="00ED4154"/>
    <w:rsid w:val="00EF1FDB"/>
    <w:rsid w:val="00F134D5"/>
    <w:rsid w:val="00F154B9"/>
    <w:rsid w:val="00F31EAC"/>
    <w:rsid w:val="00F7377B"/>
    <w:rsid w:val="00F97854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7686D"/>
  <w15:chartTrackingRefBased/>
  <w15:docId w15:val="{EB955BD9-A5D8-4420-8644-A72BFFD3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customStyle="1" w:styleId="Default">
    <w:name w:val="Default"/>
    <w:rsid w:val="00CE52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6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Iwona Wolnicka</cp:lastModifiedBy>
  <cp:revision>5</cp:revision>
  <cp:lastPrinted>2025-12-23T09:10:00Z</cp:lastPrinted>
  <dcterms:created xsi:type="dcterms:W3CDTF">2025-12-20T16:46:00Z</dcterms:created>
  <dcterms:modified xsi:type="dcterms:W3CDTF">2025-12-23T09:10:00Z</dcterms:modified>
</cp:coreProperties>
</file>